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392" w:rsidRPr="006C073B" w:rsidRDefault="007B7392" w:rsidP="003B6631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 xml:space="preserve">Главе поселка Пристень </w:t>
      </w:r>
    </w:p>
    <w:p w:rsidR="007B7392" w:rsidRPr="006C073B" w:rsidRDefault="007B7392" w:rsidP="003B6631">
      <w:pPr>
        <w:suppressAutoHyphens w:val="0"/>
        <w:ind w:left="5103"/>
        <w:rPr>
          <w:color w:val="000000"/>
          <w:sz w:val="26"/>
          <w:szCs w:val="26"/>
          <w:lang w:eastAsia="ru-RU"/>
        </w:rPr>
      </w:pPr>
    </w:p>
    <w:p w:rsidR="007B7392" w:rsidRPr="006C073B" w:rsidRDefault="007B7392" w:rsidP="003B6631">
      <w:pPr>
        <w:suppressAutoHyphens w:val="0"/>
        <w:ind w:left="5103"/>
        <w:rPr>
          <w:color w:val="000000"/>
          <w:sz w:val="26"/>
          <w:szCs w:val="26"/>
          <w:lang w:eastAsia="ru-RU"/>
        </w:rPr>
      </w:pPr>
    </w:p>
    <w:p w:rsidR="007B7392" w:rsidRPr="006C073B" w:rsidRDefault="007B7392" w:rsidP="003B6631">
      <w:pPr>
        <w:suppressAutoHyphens w:val="0"/>
        <w:jc w:val="center"/>
        <w:rPr>
          <w:b/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>ЗАЯВЛЕНИЕ</w:t>
      </w:r>
    </w:p>
    <w:p w:rsidR="007B7392" w:rsidRPr="006C073B" w:rsidRDefault="007B7392" w:rsidP="003B6631">
      <w:pPr>
        <w:suppressAutoHyphens w:val="0"/>
        <w:jc w:val="center"/>
        <w:rPr>
          <w:b/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 xml:space="preserve">о предварительном согласовании предоставления земельного участка, находящегося в </w:t>
      </w:r>
      <w:r>
        <w:rPr>
          <w:b/>
          <w:color w:val="000000"/>
          <w:sz w:val="26"/>
          <w:szCs w:val="26"/>
          <w:lang w:eastAsia="ru-RU"/>
        </w:rPr>
        <w:t>муниципаль</w:t>
      </w:r>
      <w:r w:rsidRPr="006C073B">
        <w:rPr>
          <w:b/>
          <w:color w:val="000000"/>
          <w:sz w:val="26"/>
          <w:szCs w:val="26"/>
          <w:lang w:eastAsia="ru-RU"/>
        </w:rPr>
        <w:t>ной собственности</w:t>
      </w:r>
    </w:p>
    <w:p w:rsidR="007B7392" w:rsidRPr="006C073B" w:rsidRDefault="007B7392" w:rsidP="003B6631">
      <w:pPr>
        <w:suppressAutoHyphens w:val="0"/>
        <w:jc w:val="center"/>
        <w:rPr>
          <w:b/>
          <w:color w:val="000000"/>
          <w:sz w:val="26"/>
          <w:szCs w:val="26"/>
          <w:lang w:eastAsia="ru-RU"/>
        </w:rPr>
      </w:pPr>
    </w:p>
    <w:p w:rsidR="007B7392" w:rsidRPr="006C073B" w:rsidRDefault="007B7392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От ____________________________________________________________________</w:t>
      </w:r>
    </w:p>
    <w:p w:rsidR="007B7392" w:rsidRPr="006C073B" w:rsidRDefault="007B7392" w:rsidP="003B6631">
      <w:pPr>
        <w:suppressAutoHyphens w:val="0"/>
        <w:jc w:val="center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>(полное наименование юридического лица)</w:t>
      </w:r>
    </w:p>
    <w:p w:rsidR="007B7392" w:rsidRPr="006C073B" w:rsidRDefault="007B7392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ОГРН _____________________________ ИНН _______________________________</w:t>
      </w:r>
    </w:p>
    <w:p w:rsidR="007B7392" w:rsidRPr="006C073B" w:rsidRDefault="007B7392" w:rsidP="003B6631">
      <w:pPr>
        <w:suppressAutoHyphens w:val="0"/>
        <w:jc w:val="center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______________________________________________________________________</w:t>
      </w:r>
    </w:p>
    <w:p w:rsidR="007B7392" w:rsidRPr="006C073B" w:rsidRDefault="007B7392" w:rsidP="003B6631">
      <w:pPr>
        <w:suppressAutoHyphens w:val="0"/>
        <w:jc w:val="center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</w:p>
    <w:p w:rsidR="007B7392" w:rsidRPr="006C073B" w:rsidRDefault="007B7392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в лице ____________________________________, действовавшего(ей) на основании</w:t>
      </w:r>
    </w:p>
    <w:p w:rsidR="007B7392" w:rsidRPr="006C073B" w:rsidRDefault="007B7392" w:rsidP="003B6631">
      <w:pPr>
        <w:suppressAutoHyphens w:val="0"/>
        <w:jc w:val="both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ab/>
        <w:t xml:space="preserve">              (полностью должность, ФИО представителя заявителя)</w:t>
      </w:r>
    </w:p>
    <w:p w:rsidR="007B7392" w:rsidRPr="006C073B" w:rsidRDefault="007B7392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7B7392" w:rsidRPr="006C073B" w:rsidRDefault="007B7392" w:rsidP="003B6631">
      <w:pPr>
        <w:suppressAutoHyphens w:val="0"/>
        <w:jc w:val="both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7B7392" w:rsidRPr="006C073B" w:rsidRDefault="007B7392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 xml:space="preserve">Информация для связи с заявителем: ________________________________________, </w:t>
      </w:r>
    </w:p>
    <w:p w:rsidR="007B7392" w:rsidRPr="006C073B" w:rsidRDefault="007B7392" w:rsidP="003B6631">
      <w:pPr>
        <w:suppressAutoHyphens w:val="0"/>
        <w:jc w:val="both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  <w:t xml:space="preserve">           (почтовый адрес)</w:t>
      </w:r>
    </w:p>
    <w:p w:rsidR="007B7392" w:rsidRPr="006C073B" w:rsidRDefault="007B7392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_____________________________________, _________________________________,</w:t>
      </w:r>
    </w:p>
    <w:p w:rsidR="007B7392" w:rsidRPr="006C073B" w:rsidRDefault="007B7392" w:rsidP="003B6631">
      <w:pPr>
        <w:suppressAutoHyphens w:val="0"/>
        <w:jc w:val="both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ab/>
        <w:t xml:space="preserve">             (контактные телефоны) </w:t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  <w:t xml:space="preserve">   (</w:t>
      </w:r>
      <w:r w:rsidRPr="006C073B">
        <w:rPr>
          <w:color w:val="000000"/>
          <w:sz w:val="16"/>
          <w:szCs w:val="16"/>
          <w:u w:val="single"/>
          <w:lang w:eastAsia="ru-RU"/>
        </w:rPr>
        <w:t>при наличии</w:t>
      </w:r>
      <w:r w:rsidRPr="006C073B">
        <w:rPr>
          <w:color w:val="000000"/>
          <w:sz w:val="16"/>
          <w:szCs w:val="16"/>
          <w:lang w:eastAsia="ru-RU"/>
        </w:rPr>
        <w:t xml:space="preserve"> адрес электронной почты)</w:t>
      </w:r>
    </w:p>
    <w:p w:rsidR="007B7392" w:rsidRPr="006C073B" w:rsidRDefault="007B7392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</w:p>
    <w:p w:rsidR="007B7392" w:rsidRPr="006C073B" w:rsidRDefault="007B7392" w:rsidP="003B6631">
      <w:pPr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6C073B">
        <w:rPr>
          <w:color w:val="000000"/>
          <w:sz w:val="28"/>
          <w:szCs w:val="28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7B7392" w:rsidRPr="006C073B" w:rsidRDefault="007B7392" w:rsidP="003B6631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  <w:r w:rsidRPr="006C073B">
        <w:rPr>
          <w:color w:val="000000"/>
          <w:sz w:val="18"/>
          <w:szCs w:val="18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7B7392" w:rsidRPr="006C073B" w:rsidRDefault="007B7392" w:rsidP="003B6631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</w:p>
    <w:p w:rsidR="007B7392" w:rsidRPr="006C073B" w:rsidRDefault="007B7392" w:rsidP="003B6631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Сведения о земельном участке:</w:t>
      </w:r>
    </w:p>
    <w:p w:rsidR="007B7392" w:rsidRPr="006C073B" w:rsidRDefault="007B7392" w:rsidP="003B6631">
      <w:pPr>
        <w:numPr>
          <w:ilvl w:val="1"/>
          <w:numId w:val="1"/>
        </w:numPr>
        <w:suppressAutoHyphens w:val="0"/>
        <w:spacing w:line="276" w:lineRule="auto"/>
        <w:ind w:left="1713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Земельный участок имеет следующие адресные ориентиры:</w:t>
      </w:r>
    </w:p>
    <w:p w:rsidR="007B7392" w:rsidRPr="006C073B" w:rsidRDefault="007B7392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7B7392" w:rsidRPr="006C073B" w:rsidRDefault="007B7392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ab/>
        <w:t xml:space="preserve">  1.2. Площадь земельного участка: _____________________ кв.м.</w:t>
      </w:r>
    </w:p>
    <w:p w:rsidR="007B7392" w:rsidRPr="006C073B" w:rsidRDefault="007B7392" w:rsidP="003B6631">
      <w:pPr>
        <w:suppressAutoHyphens w:val="0"/>
        <w:spacing w:line="276" w:lineRule="auto"/>
        <w:ind w:firstLine="708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 xml:space="preserve">  1.3. Цель использования земельного участка ___________________________</w:t>
      </w:r>
    </w:p>
    <w:p w:rsidR="007B7392" w:rsidRPr="006C073B" w:rsidRDefault="007B7392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7B7392" w:rsidRPr="006C073B" w:rsidRDefault="007B7392" w:rsidP="003B6631">
      <w:pPr>
        <w:numPr>
          <w:ilvl w:val="0"/>
          <w:numId w:val="1"/>
        </w:numPr>
        <w:suppressAutoHyphens w:val="0"/>
        <w:ind w:left="0" w:firstLine="851"/>
        <w:contextualSpacing/>
        <w:jc w:val="both"/>
        <w:rPr>
          <w:b/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7B7392" w:rsidRPr="006C073B" w:rsidRDefault="007B7392" w:rsidP="003B6631">
      <w:pPr>
        <w:suppressAutoHyphens w:val="0"/>
        <w:contextualSpacing/>
        <w:jc w:val="both"/>
        <w:rPr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</w:p>
    <w:p w:rsidR="007B7392" w:rsidRPr="006C073B" w:rsidRDefault="007B7392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7B7392" w:rsidRPr="006C073B" w:rsidRDefault="007B7392" w:rsidP="003B6631">
      <w:pPr>
        <w:suppressAutoHyphens w:val="0"/>
        <w:spacing w:line="276" w:lineRule="auto"/>
        <w:contextualSpacing/>
        <w:jc w:val="both"/>
        <w:rPr>
          <w:b/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статьей 39.5, пунктом 2 статьи 39.6,</w:t>
      </w:r>
      <w:r w:rsidRPr="006C073B">
        <w:rPr>
          <w:sz w:val="18"/>
          <w:szCs w:val="18"/>
          <w:lang w:eastAsia="ru-RU"/>
        </w:rPr>
        <w:t xml:space="preserve"> пунктом 2 статьи 39.9, </w:t>
      </w:r>
      <w:r w:rsidRPr="006C073B">
        <w:rPr>
          <w:sz w:val="16"/>
          <w:szCs w:val="16"/>
          <w:lang w:eastAsia="ru-RU"/>
        </w:rPr>
        <w:t>пунктом 2 статьи 39.10 Земельного кодекса Российской Федерации)</w:t>
      </w:r>
    </w:p>
    <w:p w:rsidR="007B7392" w:rsidRPr="006C073B" w:rsidRDefault="007B7392" w:rsidP="003B6631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</w:p>
    <w:p w:rsidR="007B7392" w:rsidRPr="006C073B" w:rsidRDefault="007B7392" w:rsidP="003B6631">
      <w:pPr>
        <w:suppressAutoHyphens w:val="0"/>
        <w:ind w:firstLine="708"/>
        <w:rPr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 xml:space="preserve">  3. </w:t>
      </w:r>
      <w:r w:rsidRPr="006C073B">
        <w:rPr>
          <w:color w:val="000000"/>
          <w:sz w:val="26"/>
          <w:szCs w:val="26"/>
          <w:lang w:eastAsia="ru-RU"/>
        </w:rPr>
        <w:t>Вид права, на котором приобретается земельный участок ______________</w:t>
      </w:r>
    </w:p>
    <w:p w:rsidR="007B7392" w:rsidRPr="006C073B" w:rsidRDefault="007B7392" w:rsidP="003B6631">
      <w:pPr>
        <w:suppressAutoHyphens w:val="0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7B7392" w:rsidRPr="006C073B" w:rsidRDefault="007B7392" w:rsidP="003B6631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</w:p>
    <w:p w:rsidR="007B7392" w:rsidRPr="006C073B" w:rsidRDefault="007B7392" w:rsidP="003B6631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</w:p>
    <w:p w:rsidR="007B7392" w:rsidRPr="006C073B" w:rsidRDefault="007B7392" w:rsidP="003B6631">
      <w:pPr>
        <w:suppressAutoHyphens w:val="0"/>
        <w:ind w:firstLine="708"/>
        <w:jc w:val="both"/>
        <w:rPr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>4</w:t>
      </w:r>
      <w:r w:rsidRPr="006C073B">
        <w:rPr>
          <w:color w:val="000000"/>
          <w:sz w:val="26"/>
          <w:szCs w:val="26"/>
          <w:lang w:eastAsia="ru-RU"/>
        </w:rPr>
        <w:t>. Реквизиты решения об утверждении проекта межевания территории</w:t>
      </w:r>
    </w:p>
    <w:p w:rsidR="007B7392" w:rsidRPr="006C073B" w:rsidRDefault="007B7392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7B7392" w:rsidRPr="006C073B" w:rsidRDefault="007B7392" w:rsidP="003B6631">
      <w:pPr>
        <w:suppressAutoHyphens w:val="0"/>
        <w:jc w:val="both"/>
        <w:rPr>
          <w:color w:val="000000"/>
          <w:sz w:val="18"/>
          <w:szCs w:val="18"/>
          <w:lang w:eastAsia="ru-RU"/>
        </w:rPr>
      </w:pPr>
      <w:r w:rsidRPr="006C073B">
        <w:rPr>
          <w:color w:val="000000"/>
          <w:sz w:val="18"/>
          <w:szCs w:val="18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7B7392" w:rsidRPr="006C073B" w:rsidRDefault="007B7392" w:rsidP="003B6631">
      <w:pPr>
        <w:suppressAutoHyphens w:val="0"/>
        <w:jc w:val="both"/>
        <w:rPr>
          <w:color w:val="000000"/>
          <w:sz w:val="18"/>
          <w:szCs w:val="18"/>
          <w:lang w:eastAsia="ru-RU"/>
        </w:rPr>
      </w:pPr>
    </w:p>
    <w:p w:rsidR="007B7392" w:rsidRPr="006C073B" w:rsidRDefault="007B7392" w:rsidP="003B6631">
      <w:pPr>
        <w:suppressAutoHyphens w:val="0"/>
        <w:ind w:firstLine="708"/>
        <w:jc w:val="both"/>
        <w:rPr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>5.</w:t>
      </w:r>
      <w:r w:rsidRPr="006C073B">
        <w:rPr>
          <w:color w:val="000000"/>
          <w:sz w:val="26"/>
          <w:szCs w:val="26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_______________________________________________________________________.</w:t>
      </w:r>
    </w:p>
    <w:p w:rsidR="007B7392" w:rsidRPr="006C073B" w:rsidRDefault="007B7392" w:rsidP="003B6631">
      <w:pPr>
        <w:suppressAutoHyphens w:val="0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7B7392" w:rsidRPr="006C073B" w:rsidRDefault="007B7392" w:rsidP="003B6631">
      <w:pPr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</w:p>
    <w:p w:rsidR="007B7392" w:rsidRPr="006C073B" w:rsidRDefault="007B7392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</w:p>
    <w:p w:rsidR="007B7392" w:rsidRPr="006C073B" w:rsidRDefault="007B7392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</w:p>
    <w:p w:rsidR="007B7392" w:rsidRPr="006C073B" w:rsidRDefault="007B7392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7B7392" w:rsidRPr="006C073B" w:rsidRDefault="007B7392" w:rsidP="003B6631">
      <w:pPr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</w:p>
    <w:p w:rsidR="007B7392" w:rsidRPr="006C073B" w:rsidRDefault="007B7392" w:rsidP="003B6631">
      <w:p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6C073B">
        <w:rPr>
          <w:color w:val="000000"/>
          <w:sz w:val="28"/>
          <w:szCs w:val="28"/>
          <w:lang w:eastAsia="ru-RU"/>
        </w:rPr>
        <w:t>_________                                                                           _____________</w:t>
      </w:r>
    </w:p>
    <w:p w:rsidR="007B7392" w:rsidRPr="006C073B" w:rsidRDefault="007B7392" w:rsidP="003B6631">
      <w:pPr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6C073B">
        <w:rPr>
          <w:color w:val="000000"/>
          <w:sz w:val="20"/>
          <w:szCs w:val="20"/>
          <w:lang w:eastAsia="ru-RU"/>
        </w:rPr>
        <w:t>(дата)      (подпись)</w:t>
      </w:r>
    </w:p>
    <w:p w:rsidR="007B7392" w:rsidRPr="006C073B" w:rsidRDefault="007B7392" w:rsidP="003B6631">
      <w:pPr>
        <w:suppressAutoHyphens w:val="0"/>
        <w:spacing w:line="276" w:lineRule="auto"/>
        <w:ind w:firstLine="851"/>
        <w:jc w:val="both"/>
        <w:rPr>
          <w:color w:val="000000"/>
          <w:sz w:val="16"/>
          <w:szCs w:val="16"/>
          <w:lang w:eastAsia="ru-RU"/>
        </w:rPr>
      </w:pPr>
    </w:p>
    <w:p w:rsidR="007B7392" w:rsidRPr="006C073B" w:rsidRDefault="007B7392" w:rsidP="003B6631">
      <w:pPr>
        <w:widowControl w:val="0"/>
        <w:suppressAutoHyphens w:val="0"/>
        <w:autoSpaceDE w:val="0"/>
        <w:autoSpaceDN w:val="0"/>
        <w:adjustRightInd w:val="0"/>
        <w:jc w:val="right"/>
        <w:rPr>
          <w:color w:val="000000"/>
          <w:sz w:val="26"/>
          <w:szCs w:val="26"/>
          <w:lang w:eastAsia="ru-RU"/>
        </w:rPr>
      </w:pPr>
    </w:p>
    <w:p w:rsidR="007B7392" w:rsidRPr="006C073B" w:rsidRDefault="007B7392" w:rsidP="003B6631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7B7392" w:rsidRDefault="007B7392">
      <w:bookmarkStart w:id="0" w:name="_GoBack"/>
      <w:bookmarkEnd w:id="0"/>
    </w:p>
    <w:sectPr w:rsidR="007B7392" w:rsidSect="00FC47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55CF4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13CB"/>
    <w:rsid w:val="001A13CB"/>
    <w:rsid w:val="003B6631"/>
    <w:rsid w:val="006C073B"/>
    <w:rsid w:val="007332A6"/>
    <w:rsid w:val="00762D37"/>
    <w:rsid w:val="007B7392"/>
    <w:rsid w:val="00A93964"/>
    <w:rsid w:val="00C7498B"/>
    <w:rsid w:val="00D55AC5"/>
    <w:rsid w:val="00FC4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631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580</Words>
  <Characters>3309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2016-09-19T12:32:00Z</dcterms:created>
  <dcterms:modified xsi:type="dcterms:W3CDTF">2019-07-29T05:33:00Z</dcterms:modified>
</cp:coreProperties>
</file>